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CA4" w:rsidRPr="006A1613" w:rsidRDefault="00A00CA4" w:rsidP="00B24FCF">
      <w:pPr>
        <w:jc w:val="right"/>
        <w:rPr>
          <w:rFonts w:ascii="Times New Roman" w:hAnsi="Times New Roman" w:cs="Times New Roman"/>
          <w:sz w:val="24"/>
          <w:szCs w:val="24"/>
        </w:rPr>
      </w:pPr>
      <w:r w:rsidRPr="006A1613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A00CA4" w:rsidRDefault="00A00CA4" w:rsidP="00B24FCF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Постановлению администрации</w:t>
      </w:r>
    </w:p>
    <w:p w:rsidR="00A00CA4" w:rsidRPr="006A1613" w:rsidRDefault="00A00CA4" w:rsidP="006A161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Унечского района</w:t>
      </w:r>
    </w:p>
    <w:p w:rsidR="00A00CA4" w:rsidRPr="006A1613" w:rsidRDefault="00A00CA4" w:rsidP="006A161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От 14.11.2022  № 328</w:t>
      </w:r>
    </w:p>
    <w:p w:rsidR="00A00CA4" w:rsidRDefault="00A00CA4" w:rsidP="00B24FC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00CA4" w:rsidRPr="00BE67C9" w:rsidRDefault="00A00CA4" w:rsidP="008B03B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E67C9">
        <w:rPr>
          <w:rFonts w:ascii="Times New Roman" w:hAnsi="Times New Roman" w:cs="Times New Roman"/>
          <w:b/>
          <w:bCs/>
          <w:sz w:val="28"/>
          <w:szCs w:val="28"/>
        </w:rPr>
        <w:t>ИТОГИ</w:t>
      </w:r>
      <w:bookmarkStart w:id="0" w:name="_GoBack"/>
      <w:bookmarkEnd w:id="0"/>
    </w:p>
    <w:p w:rsidR="00A00CA4" w:rsidRDefault="00A00CA4" w:rsidP="008B03B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E67C9">
        <w:rPr>
          <w:rFonts w:ascii="Times New Roman" w:hAnsi="Times New Roman" w:cs="Times New Roman"/>
          <w:b/>
          <w:bCs/>
          <w:sz w:val="28"/>
          <w:szCs w:val="28"/>
        </w:rPr>
        <w:t xml:space="preserve">социально-экономического развития </w:t>
      </w:r>
    </w:p>
    <w:p w:rsidR="00A00CA4" w:rsidRPr="00BE67C9" w:rsidRDefault="00A00CA4" w:rsidP="008B03B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E67C9">
        <w:rPr>
          <w:rFonts w:ascii="Times New Roman" w:hAnsi="Times New Roman" w:cs="Times New Roman"/>
          <w:b/>
          <w:bCs/>
          <w:sz w:val="28"/>
          <w:szCs w:val="28"/>
        </w:rPr>
        <w:t>Унечск</w:t>
      </w:r>
      <w:r>
        <w:rPr>
          <w:rFonts w:ascii="Times New Roman" w:hAnsi="Times New Roman" w:cs="Times New Roman"/>
          <w:b/>
          <w:bCs/>
          <w:sz w:val="28"/>
          <w:szCs w:val="28"/>
        </w:rPr>
        <w:t>ого</w:t>
      </w:r>
      <w:r w:rsidRPr="00BE67C9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</w:t>
      </w:r>
      <w:r>
        <w:rPr>
          <w:rFonts w:ascii="Times New Roman" w:hAnsi="Times New Roman" w:cs="Times New Roman"/>
          <w:b/>
          <w:bCs/>
          <w:sz w:val="28"/>
          <w:szCs w:val="28"/>
        </w:rPr>
        <w:t>ого</w:t>
      </w:r>
      <w:r w:rsidRPr="00BE67C9">
        <w:rPr>
          <w:rFonts w:ascii="Times New Roman" w:hAnsi="Times New Roman" w:cs="Times New Roman"/>
          <w:b/>
          <w:bCs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а Брянской области за 9 месяцев </w:t>
      </w:r>
      <w:r w:rsidRPr="00BE67C9">
        <w:rPr>
          <w:rFonts w:ascii="Times New Roman" w:hAnsi="Times New Roman" w:cs="Times New Roman"/>
          <w:b/>
          <w:bCs/>
          <w:sz w:val="28"/>
          <w:szCs w:val="28"/>
        </w:rPr>
        <w:t>20</w:t>
      </w:r>
      <w:r>
        <w:rPr>
          <w:rFonts w:ascii="Times New Roman" w:hAnsi="Times New Roman" w:cs="Times New Roman"/>
          <w:b/>
          <w:bCs/>
          <w:sz w:val="28"/>
          <w:szCs w:val="28"/>
        </w:rPr>
        <w:t>22</w:t>
      </w:r>
      <w:r w:rsidRPr="00BE67C9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:rsidR="00A00CA4" w:rsidRDefault="00A00CA4" w:rsidP="000E2C69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18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662"/>
        <w:gridCol w:w="1520"/>
      </w:tblGrid>
      <w:tr w:rsidR="00A00CA4" w:rsidRPr="002751B1">
        <w:trPr>
          <w:trHeight w:val="630"/>
        </w:trPr>
        <w:tc>
          <w:tcPr>
            <w:tcW w:w="8662" w:type="dxa"/>
          </w:tcPr>
          <w:p w:rsidR="00A00CA4" w:rsidRPr="002751B1" w:rsidRDefault="00A00CA4" w:rsidP="00B24FC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51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520" w:type="dxa"/>
          </w:tcPr>
          <w:p w:rsidR="00A00CA4" w:rsidRPr="002751B1" w:rsidRDefault="00A00CA4" w:rsidP="0099612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период</w:t>
            </w:r>
          </w:p>
        </w:tc>
      </w:tr>
      <w:tr w:rsidR="00A00CA4" w:rsidRPr="002751B1">
        <w:trPr>
          <w:trHeight w:val="288"/>
        </w:trPr>
        <w:tc>
          <w:tcPr>
            <w:tcW w:w="8662" w:type="dxa"/>
          </w:tcPr>
          <w:p w:rsidR="00A00CA4" w:rsidRPr="002751B1" w:rsidRDefault="00A00CA4" w:rsidP="006617B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51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Демографические показатели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(на 01.01.2022)</w:t>
            </w:r>
          </w:p>
        </w:tc>
        <w:tc>
          <w:tcPr>
            <w:tcW w:w="1520" w:type="dxa"/>
          </w:tcPr>
          <w:p w:rsidR="00A00CA4" w:rsidRPr="002751B1" w:rsidRDefault="00A00CA4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0CA4" w:rsidRPr="00483293">
        <w:trPr>
          <w:trHeight w:val="263"/>
        </w:trPr>
        <w:tc>
          <w:tcPr>
            <w:tcW w:w="8662" w:type="dxa"/>
          </w:tcPr>
          <w:p w:rsidR="00A00CA4" w:rsidRPr="00483293" w:rsidRDefault="00A00CA4" w:rsidP="00C017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293">
              <w:rPr>
                <w:rFonts w:ascii="Times New Roman" w:hAnsi="Times New Roman" w:cs="Times New Roman"/>
                <w:sz w:val="24"/>
                <w:szCs w:val="24"/>
              </w:rPr>
              <w:t>Численность жителей в районе (человек)</w:t>
            </w:r>
          </w:p>
        </w:tc>
        <w:tc>
          <w:tcPr>
            <w:tcW w:w="1520" w:type="dxa"/>
            <w:vAlign w:val="center"/>
          </w:tcPr>
          <w:p w:rsidR="00A00CA4" w:rsidRPr="00483293" w:rsidRDefault="00A00CA4" w:rsidP="00290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293">
              <w:rPr>
                <w:rFonts w:ascii="Times New Roman" w:hAnsi="Times New Roman" w:cs="Times New Roman"/>
                <w:sz w:val="24"/>
                <w:szCs w:val="24"/>
              </w:rPr>
              <w:t>32921</w:t>
            </w:r>
          </w:p>
        </w:tc>
      </w:tr>
      <w:tr w:rsidR="00A00CA4" w:rsidRPr="00483293">
        <w:trPr>
          <w:trHeight w:val="268"/>
        </w:trPr>
        <w:tc>
          <w:tcPr>
            <w:tcW w:w="8662" w:type="dxa"/>
          </w:tcPr>
          <w:p w:rsidR="00A00CA4" w:rsidRPr="00483293" w:rsidRDefault="00A00CA4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293">
              <w:rPr>
                <w:rFonts w:ascii="Times New Roman" w:hAnsi="Times New Roman" w:cs="Times New Roman"/>
                <w:sz w:val="24"/>
                <w:szCs w:val="24"/>
              </w:rPr>
              <w:t>Количество родившихся  (человек)</w:t>
            </w:r>
          </w:p>
        </w:tc>
        <w:tc>
          <w:tcPr>
            <w:tcW w:w="1520" w:type="dxa"/>
          </w:tcPr>
          <w:p w:rsidR="00A00CA4" w:rsidRPr="00483293" w:rsidRDefault="00A00CA4" w:rsidP="00290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293"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</w:tr>
      <w:tr w:rsidR="00A00CA4" w:rsidRPr="00483293">
        <w:trPr>
          <w:trHeight w:val="271"/>
        </w:trPr>
        <w:tc>
          <w:tcPr>
            <w:tcW w:w="8662" w:type="dxa"/>
          </w:tcPr>
          <w:p w:rsidR="00A00CA4" w:rsidRPr="00483293" w:rsidRDefault="00A00CA4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293">
              <w:rPr>
                <w:rFonts w:ascii="Times New Roman" w:hAnsi="Times New Roman" w:cs="Times New Roman"/>
                <w:sz w:val="24"/>
                <w:szCs w:val="24"/>
              </w:rPr>
              <w:t>Количество умерших  (человек)</w:t>
            </w:r>
          </w:p>
        </w:tc>
        <w:tc>
          <w:tcPr>
            <w:tcW w:w="1520" w:type="dxa"/>
          </w:tcPr>
          <w:p w:rsidR="00A00CA4" w:rsidRPr="00483293" w:rsidRDefault="00A00CA4" w:rsidP="00290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293">
              <w:rPr>
                <w:rFonts w:ascii="Times New Roman" w:hAnsi="Times New Roman" w:cs="Times New Roman"/>
                <w:sz w:val="24"/>
                <w:szCs w:val="24"/>
              </w:rPr>
              <w:t>740</w:t>
            </w:r>
          </w:p>
        </w:tc>
      </w:tr>
      <w:tr w:rsidR="00A00CA4" w:rsidRPr="00483293">
        <w:trPr>
          <w:trHeight w:val="262"/>
        </w:trPr>
        <w:tc>
          <w:tcPr>
            <w:tcW w:w="8662" w:type="dxa"/>
          </w:tcPr>
          <w:p w:rsidR="00A00CA4" w:rsidRPr="00483293" w:rsidRDefault="00A00CA4" w:rsidP="0029006A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83293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рождаемости на 1000 человек </w:t>
            </w:r>
          </w:p>
        </w:tc>
        <w:tc>
          <w:tcPr>
            <w:tcW w:w="1520" w:type="dxa"/>
            <w:vAlign w:val="center"/>
          </w:tcPr>
          <w:p w:rsidR="00A00CA4" w:rsidRPr="00483293" w:rsidRDefault="00A00CA4" w:rsidP="0029006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83293">
              <w:rPr>
                <w:rFonts w:ascii="Times New Roman" w:hAnsi="Times New Roman" w:cs="Times New Roman"/>
                <w:sz w:val="24"/>
                <w:szCs w:val="24"/>
              </w:rPr>
              <w:t>6,9</w:t>
            </w:r>
          </w:p>
        </w:tc>
      </w:tr>
      <w:tr w:rsidR="00A00CA4" w:rsidRPr="00483293">
        <w:trPr>
          <w:trHeight w:val="251"/>
        </w:trPr>
        <w:tc>
          <w:tcPr>
            <w:tcW w:w="8662" w:type="dxa"/>
          </w:tcPr>
          <w:p w:rsidR="00A00CA4" w:rsidRPr="00483293" w:rsidRDefault="00A00CA4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293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смертности на 1000 человек </w:t>
            </w:r>
          </w:p>
        </w:tc>
        <w:tc>
          <w:tcPr>
            <w:tcW w:w="1520" w:type="dxa"/>
            <w:vAlign w:val="center"/>
          </w:tcPr>
          <w:p w:rsidR="00A00CA4" w:rsidRPr="00483293" w:rsidRDefault="00A00CA4" w:rsidP="00290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293">
              <w:rPr>
                <w:rFonts w:ascii="Times New Roman" w:hAnsi="Times New Roman" w:cs="Times New Roman"/>
                <w:sz w:val="24"/>
                <w:szCs w:val="24"/>
              </w:rPr>
              <w:t>22,3</w:t>
            </w:r>
          </w:p>
        </w:tc>
      </w:tr>
      <w:tr w:rsidR="00A00CA4" w:rsidRPr="00483293">
        <w:trPr>
          <w:trHeight w:val="256"/>
        </w:trPr>
        <w:tc>
          <w:tcPr>
            <w:tcW w:w="8662" w:type="dxa"/>
          </w:tcPr>
          <w:p w:rsidR="00A00CA4" w:rsidRPr="00483293" w:rsidRDefault="00A00CA4" w:rsidP="0029006A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832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Промышленное производство</w:t>
            </w:r>
          </w:p>
        </w:tc>
        <w:tc>
          <w:tcPr>
            <w:tcW w:w="1520" w:type="dxa"/>
          </w:tcPr>
          <w:p w:rsidR="00A00CA4" w:rsidRPr="00483293" w:rsidRDefault="00A00CA4" w:rsidP="00DC4B2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00CA4" w:rsidRPr="00483293">
        <w:trPr>
          <w:trHeight w:val="750"/>
        </w:trPr>
        <w:tc>
          <w:tcPr>
            <w:tcW w:w="8662" w:type="dxa"/>
            <w:vAlign w:val="bottom"/>
          </w:tcPr>
          <w:p w:rsidR="00A00CA4" w:rsidRPr="00483293" w:rsidRDefault="00A00CA4" w:rsidP="00BE67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293">
              <w:rPr>
                <w:rFonts w:ascii="Times New Roman" w:hAnsi="Times New Roman" w:cs="Times New Roman"/>
                <w:sz w:val="24"/>
                <w:szCs w:val="24"/>
              </w:rPr>
              <w:t>Объем отгруженных товаров собственного производства, выполнено работ и услуг собственными силами предприятий по всем видам экономической деятельности, млн. руб.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A00CA4" w:rsidRPr="00483293" w:rsidRDefault="00A00CA4" w:rsidP="00BE67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293">
              <w:rPr>
                <w:rFonts w:ascii="Times New Roman" w:hAnsi="Times New Roman" w:cs="Times New Roman"/>
                <w:sz w:val="24"/>
                <w:szCs w:val="24"/>
              </w:rPr>
              <w:t>312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83293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</w:tr>
      <w:tr w:rsidR="00A00CA4" w:rsidRPr="00483293">
        <w:trPr>
          <w:trHeight w:val="240"/>
        </w:trPr>
        <w:tc>
          <w:tcPr>
            <w:tcW w:w="8662" w:type="dxa"/>
            <w:vAlign w:val="bottom"/>
          </w:tcPr>
          <w:p w:rsidR="00A00CA4" w:rsidRPr="00483293" w:rsidRDefault="00A00CA4" w:rsidP="0078626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83293">
              <w:rPr>
                <w:rFonts w:ascii="Times New Roman" w:hAnsi="Times New Roman" w:cs="Times New Roman"/>
                <w:sz w:val="24"/>
                <w:szCs w:val="24"/>
              </w:rPr>
              <w:t>Темп роста,%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A00CA4" w:rsidRPr="00483293" w:rsidRDefault="00A00CA4" w:rsidP="00C0100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83293">
              <w:rPr>
                <w:rFonts w:ascii="Times New Roman" w:hAnsi="Times New Roman" w:cs="Times New Roman"/>
                <w:sz w:val="24"/>
                <w:szCs w:val="24"/>
              </w:rPr>
              <w:t>123,8</w:t>
            </w:r>
          </w:p>
        </w:tc>
      </w:tr>
      <w:tr w:rsidR="00A00CA4" w:rsidRPr="00483293">
        <w:trPr>
          <w:trHeight w:val="240"/>
        </w:trPr>
        <w:tc>
          <w:tcPr>
            <w:tcW w:w="8662" w:type="dxa"/>
            <w:vAlign w:val="bottom"/>
          </w:tcPr>
          <w:p w:rsidR="00A00CA4" w:rsidRPr="00483293" w:rsidRDefault="00A00CA4" w:rsidP="00786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293">
              <w:rPr>
                <w:rFonts w:ascii="Times New Roman" w:hAnsi="Times New Roman" w:cs="Times New Roman"/>
                <w:sz w:val="24"/>
                <w:szCs w:val="24"/>
              </w:rPr>
              <w:t>в том числе предприятиями: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A00CA4" w:rsidRPr="00483293" w:rsidRDefault="00A00CA4" w:rsidP="00C01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0CA4" w:rsidRPr="00483293">
        <w:trPr>
          <w:trHeight w:val="394"/>
        </w:trPr>
        <w:tc>
          <w:tcPr>
            <w:tcW w:w="8662" w:type="dxa"/>
          </w:tcPr>
          <w:p w:rsidR="00A00CA4" w:rsidRPr="00483293" w:rsidRDefault="00A00CA4" w:rsidP="005A08C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3293">
              <w:rPr>
                <w:rFonts w:ascii="Times New Roman" w:hAnsi="Times New Roman" w:cs="Times New Roman"/>
                <w:sz w:val="24"/>
                <w:szCs w:val="24"/>
              </w:rPr>
              <w:t>Обрабатывающие производства,  (млн. руб.)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A00CA4" w:rsidRPr="00483293" w:rsidRDefault="00A00CA4" w:rsidP="00283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293">
              <w:rPr>
                <w:rFonts w:ascii="Times New Roman" w:hAnsi="Times New Roman" w:cs="Times New Roman"/>
                <w:sz w:val="24"/>
                <w:szCs w:val="24"/>
              </w:rPr>
              <w:t>1 310,5</w:t>
            </w:r>
          </w:p>
        </w:tc>
      </w:tr>
      <w:tr w:rsidR="00A00CA4" w:rsidRPr="00483293">
        <w:trPr>
          <w:trHeight w:val="181"/>
        </w:trPr>
        <w:tc>
          <w:tcPr>
            <w:tcW w:w="8662" w:type="dxa"/>
          </w:tcPr>
          <w:p w:rsidR="00A00CA4" w:rsidRPr="00483293" w:rsidRDefault="00A00CA4" w:rsidP="00B24FC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3293">
              <w:rPr>
                <w:rFonts w:ascii="Times New Roman" w:hAnsi="Times New Roman" w:cs="Times New Roman"/>
                <w:sz w:val="24"/>
                <w:szCs w:val="24"/>
              </w:rPr>
              <w:t>Темп роста,%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A00CA4" w:rsidRPr="00483293" w:rsidRDefault="00A00CA4" w:rsidP="00C01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293">
              <w:rPr>
                <w:rFonts w:ascii="Times New Roman" w:hAnsi="Times New Roman" w:cs="Times New Roman"/>
                <w:sz w:val="24"/>
                <w:szCs w:val="24"/>
              </w:rPr>
              <w:t>107,2</w:t>
            </w:r>
          </w:p>
        </w:tc>
      </w:tr>
      <w:tr w:rsidR="00A00CA4" w:rsidRPr="00483293">
        <w:trPr>
          <w:trHeight w:val="181"/>
        </w:trPr>
        <w:tc>
          <w:tcPr>
            <w:tcW w:w="8662" w:type="dxa"/>
          </w:tcPr>
          <w:p w:rsidR="00A00CA4" w:rsidRPr="00A162A2" w:rsidRDefault="00A00CA4" w:rsidP="00B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2A2">
              <w:rPr>
                <w:rFonts w:ascii="Times New Roman" w:hAnsi="Times New Roman" w:cs="Times New Roman"/>
                <w:sz w:val="24"/>
                <w:szCs w:val="24"/>
              </w:rPr>
              <w:t>Обеспечение электрической энергией, газом и паром; кондиционирование воздуха, (млн. руб.)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A00CA4" w:rsidRPr="00A162A2" w:rsidRDefault="00A00CA4" w:rsidP="00C01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2A2">
              <w:rPr>
                <w:rFonts w:ascii="Times New Roman" w:hAnsi="Times New Roman" w:cs="Times New Roman"/>
                <w:sz w:val="24"/>
                <w:szCs w:val="24"/>
              </w:rPr>
              <w:t>297,58</w:t>
            </w:r>
          </w:p>
        </w:tc>
      </w:tr>
      <w:tr w:rsidR="00A00CA4" w:rsidRPr="00483293">
        <w:trPr>
          <w:trHeight w:val="181"/>
        </w:trPr>
        <w:tc>
          <w:tcPr>
            <w:tcW w:w="8662" w:type="dxa"/>
          </w:tcPr>
          <w:p w:rsidR="00A00CA4" w:rsidRPr="00A162A2" w:rsidRDefault="00A00CA4" w:rsidP="00B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2A2">
              <w:rPr>
                <w:rFonts w:ascii="Times New Roman" w:hAnsi="Times New Roman" w:cs="Times New Roman"/>
                <w:sz w:val="24"/>
                <w:szCs w:val="24"/>
              </w:rPr>
              <w:t>Темп роста,%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A00CA4" w:rsidRPr="00A162A2" w:rsidRDefault="00A00CA4" w:rsidP="00C01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2A2">
              <w:rPr>
                <w:rFonts w:ascii="Times New Roman" w:hAnsi="Times New Roman" w:cs="Times New Roman"/>
                <w:sz w:val="24"/>
                <w:szCs w:val="24"/>
              </w:rPr>
              <w:t>107,2</w:t>
            </w:r>
          </w:p>
        </w:tc>
      </w:tr>
      <w:tr w:rsidR="00A00CA4" w:rsidRPr="00483293">
        <w:trPr>
          <w:trHeight w:val="181"/>
        </w:trPr>
        <w:tc>
          <w:tcPr>
            <w:tcW w:w="8662" w:type="dxa"/>
          </w:tcPr>
          <w:p w:rsidR="00A00CA4" w:rsidRPr="00A162A2" w:rsidRDefault="00A00CA4" w:rsidP="00BE67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2A2">
              <w:rPr>
                <w:rFonts w:ascii="Times New Roman" w:hAnsi="Times New Roman" w:cs="Times New Roman"/>
                <w:sz w:val="24"/>
                <w:szCs w:val="24"/>
              </w:rPr>
              <w:t xml:space="preserve">Водоснабжение; водоотведение, организация сбора и утилизации отходов, деятельность по ликвидации загрязнений, (млн. руб.) 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A00CA4" w:rsidRPr="00A162A2" w:rsidRDefault="00A00CA4" w:rsidP="00C01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2A2">
              <w:rPr>
                <w:rFonts w:ascii="Times New Roman" w:hAnsi="Times New Roman" w:cs="Times New Roman"/>
                <w:sz w:val="24"/>
                <w:szCs w:val="24"/>
              </w:rPr>
              <w:t>59,425</w:t>
            </w:r>
          </w:p>
        </w:tc>
      </w:tr>
      <w:tr w:rsidR="00A00CA4" w:rsidRPr="00483293">
        <w:trPr>
          <w:trHeight w:val="181"/>
        </w:trPr>
        <w:tc>
          <w:tcPr>
            <w:tcW w:w="8662" w:type="dxa"/>
          </w:tcPr>
          <w:p w:rsidR="00A00CA4" w:rsidRPr="00A162A2" w:rsidRDefault="00A00CA4" w:rsidP="00B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2A2">
              <w:rPr>
                <w:rFonts w:ascii="Times New Roman" w:hAnsi="Times New Roman" w:cs="Times New Roman"/>
                <w:sz w:val="24"/>
                <w:szCs w:val="24"/>
              </w:rPr>
              <w:t>Темп роста,%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A00CA4" w:rsidRPr="00A162A2" w:rsidRDefault="00A00CA4" w:rsidP="00C01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2A2">
              <w:rPr>
                <w:rFonts w:ascii="Times New Roman" w:hAnsi="Times New Roman" w:cs="Times New Roman"/>
                <w:sz w:val="24"/>
                <w:szCs w:val="24"/>
              </w:rPr>
              <w:t>115,7</w:t>
            </w:r>
          </w:p>
        </w:tc>
      </w:tr>
      <w:tr w:rsidR="00A00CA4" w:rsidRPr="00483293">
        <w:trPr>
          <w:trHeight w:val="181"/>
        </w:trPr>
        <w:tc>
          <w:tcPr>
            <w:tcW w:w="8662" w:type="dxa"/>
          </w:tcPr>
          <w:p w:rsidR="00A00CA4" w:rsidRPr="00524A80" w:rsidRDefault="00A00CA4" w:rsidP="0029006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4A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Сельское хозяйство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A00CA4" w:rsidRPr="00483293" w:rsidRDefault="00A00CA4" w:rsidP="0029006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00CA4" w:rsidRPr="00483293">
        <w:trPr>
          <w:trHeight w:val="181"/>
        </w:trPr>
        <w:tc>
          <w:tcPr>
            <w:tcW w:w="8662" w:type="dxa"/>
          </w:tcPr>
          <w:p w:rsidR="00A00CA4" w:rsidRPr="00524A80" w:rsidRDefault="00A00CA4" w:rsidP="000028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A80">
              <w:rPr>
                <w:rFonts w:ascii="Times New Roman" w:hAnsi="Times New Roman" w:cs="Times New Roman"/>
                <w:sz w:val="24"/>
                <w:szCs w:val="24"/>
              </w:rPr>
              <w:t>Посевные площади с/х культур, тыс. га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A00CA4" w:rsidRPr="00524A80" w:rsidRDefault="00A00CA4" w:rsidP="00290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A80">
              <w:rPr>
                <w:rFonts w:ascii="Times New Roman" w:hAnsi="Times New Roman" w:cs="Times New Roman"/>
                <w:sz w:val="24"/>
                <w:szCs w:val="24"/>
              </w:rPr>
              <w:t>27,217</w:t>
            </w:r>
          </w:p>
        </w:tc>
      </w:tr>
      <w:tr w:rsidR="00A00CA4" w:rsidRPr="00483293">
        <w:trPr>
          <w:trHeight w:val="181"/>
        </w:trPr>
        <w:tc>
          <w:tcPr>
            <w:tcW w:w="8662" w:type="dxa"/>
          </w:tcPr>
          <w:p w:rsidR="00A00CA4" w:rsidRPr="00524A80" w:rsidRDefault="00A00CA4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A80">
              <w:rPr>
                <w:rFonts w:ascii="Times New Roman" w:hAnsi="Times New Roman" w:cs="Times New Roman"/>
                <w:sz w:val="24"/>
                <w:szCs w:val="24"/>
              </w:rPr>
              <w:t>Производство важнейших видов продукции в натуральном выражении: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A00CA4" w:rsidRPr="00483293" w:rsidRDefault="00A00CA4" w:rsidP="0029006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00CA4" w:rsidRPr="00483293">
        <w:trPr>
          <w:trHeight w:val="181"/>
        </w:trPr>
        <w:tc>
          <w:tcPr>
            <w:tcW w:w="8662" w:type="dxa"/>
          </w:tcPr>
          <w:p w:rsidR="00A00CA4" w:rsidRPr="00524A80" w:rsidRDefault="00A00CA4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A80">
              <w:rPr>
                <w:rFonts w:ascii="Times New Roman" w:hAnsi="Times New Roman" w:cs="Times New Roman"/>
                <w:sz w:val="24"/>
                <w:szCs w:val="24"/>
              </w:rPr>
              <w:t>Валовой сбор зерна (без кукурузы) по категориям всех хозяйств, тыс. тонн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A00CA4" w:rsidRPr="00483293" w:rsidRDefault="00A00CA4" w:rsidP="0029006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24A80">
              <w:rPr>
                <w:rFonts w:ascii="Times New Roman" w:hAnsi="Times New Roman" w:cs="Times New Roman"/>
                <w:sz w:val="24"/>
                <w:szCs w:val="24"/>
              </w:rPr>
              <w:t>29,546</w:t>
            </w:r>
          </w:p>
        </w:tc>
      </w:tr>
      <w:tr w:rsidR="00A00CA4" w:rsidRPr="00483293">
        <w:trPr>
          <w:trHeight w:val="181"/>
        </w:trPr>
        <w:tc>
          <w:tcPr>
            <w:tcW w:w="8662" w:type="dxa"/>
          </w:tcPr>
          <w:p w:rsidR="00A00CA4" w:rsidRPr="00524A80" w:rsidRDefault="00A00CA4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A80">
              <w:rPr>
                <w:rFonts w:ascii="Times New Roman" w:hAnsi="Times New Roman" w:cs="Times New Roman"/>
                <w:sz w:val="24"/>
                <w:szCs w:val="24"/>
              </w:rPr>
              <w:t>Темп роста,%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A00CA4" w:rsidRPr="00524A80" w:rsidRDefault="00A00CA4" w:rsidP="00290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A80">
              <w:rPr>
                <w:rFonts w:ascii="Times New Roman" w:hAnsi="Times New Roman" w:cs="Times New Roman"/>
                <w:sz w:val="24"/>
                <w:szCs w:val="24"/>
              </w:rPr>
              <w:t>75 %</w:t>
            </w:r>
          </w:p>
        </w:tc>
      </w:tr>
      <w:tr w:rsidR="00A00CA4" w:rsidRPr="00483293">
        <w:trPr>
          <w:trHeight w:val="181"/>
        </w:trPr>
        <w:tc>
          <w:tcPr>
            <w:tcW w:w="8662" w:type="dxa"/>
          </w:tcPr>
          <w:p w:rsidR="00A00CA4" w:rsidRPr="00524A80" w:rsidRDefault="00A00CA4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A80">
              <w:rPr>
                <w:rFonts w:ascii="Times New Roman" w:hAnsi="Times New Roman" w:cs="Times New Roman"/>
                <w:sz w:val="24"/>
                <w:szCs w:val="24"/>
              </w:rPr>
              <w:t>Валовой сбор картофеля, тыс. тонн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A00CA4" w:rsidRPr="00524A80" w:rsidRDefault="00A00CA4" w:rsidP="00290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39,8</w:t>
            </w:r>
          </w:p>
        </w:tc>
      </w:tr>
      <w:tr w:rsidR="00A00CA4" w:rsidRPr="00483293">
        <w:trPr>
          <w:trHeight w:val="181"/>
        </w:trPr>
        <w:tc>
          <w:tcPr>
            <w:tcW w:w="8662" w:type="dxa"/>
          </w:tcPr>
          <w:p w:rsidR="00A00CA4" w:rsidRPr="00524A80" w:rsidRDefault="00A00CA4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A80">
              <w:rPr>
                <w:rFonts w:ascii="Times New Roman" w:hAnsi="Times New Roman" w:cs="Times New Roman"/>
                <w:sz w:val="24"/>
                <w:szCs w:val="24"/>
              </w:rPr>
              <w:t>Молоко, тыс. тонн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A00CA4" w:rsidRPr="00524A80" w:rsidRDefault="00A00CA4" w:rsidP="00290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A80">
              <w:rPr>
                <w:rFonts w:ascii="Times New Roman" w:hAnsi="Times New Roman" w:cs="Times New Roman"/>
                <w:sz w:val="24"/>
                <w:szCs w:val="24"/>
              </w:rPr>
              <w:t>3,296</w:t>
            </w:r>
          </w:p>
        </w:tc>
      </w:tr>
      <w:tr w:rsidR="00A00CA4" w:rsidRPr="00483293">
        <w:trPr>
          <w:trHeight w:val="181"/>
        </w:trPr>
        <w:tc>
          <w:tcPr>
            <w:tcW w:w="8662" w:type="dxa"/>
          </w:tcPr>
          <w:p w:rsidR="00A00CA4" w:rsidRPr="00483293" w:rsidRDefault="00A00CA4" w:rsidP="0029006A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24A80">
              <w:rPr>
                <w:rFonts w:ascii="Times New Roman" w:hAnsi="Times New Roman" w:cs="Times New Roman"/>
                <w:sz w:val="24"/>
                <w:szCs w:val="24"/>
              </w:rPr>
              <w:t>Яйца в хозяйствах всех категорий, тыс.шт.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A00CA4" w:rsidRPr="00483293" w:rsidRDefault="00A00CA4" w:rsidP="0029006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4 322</w:t>
            </w:r>
          </w:p>
        </w:tc>
      </w:tr>
      <w:tr w:rsidR="00A00CA4" w:rsidRPr="00483293">
        <w:trPr>
          <w:trHeight w:val="181"/>
        </w:trPr>
        <w:tc>
          <w:tcPr>
            <w:tcW w:w="8662" w:type="dxa"/>
          </w:tcPr>
          <w:p w:rsidR="00A00CA4" w:rsidRPr="00483293" w:rsidRDefault="00A00CA4" w:rsidP="0029006A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E4BBA">
              <w:rPr>
                <w:rFonts w:ascii="Times New Roman" w:hAnsi="Times New Roman" w:cs="Times New Roman"/>
                <w:sz w:val="24"/>
                <w:szCs w:val="24"/>
              </w:rPr>
              <w:t>Численность скота в СХТ, включая КФХ: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A00CA4" w:rsidRPr="00483293" w:rsidRDefault="00A00CA4" w:rsidP="0029006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00CA4" w:rsidRPr="00483293">
        <w:trPr>
          <w:trHeight w:val="181"/>
        </w:trPr>
        <w:tc>
          <w:tcPr>
            <w:tcW w:w="8662" w:type="dxa"/>
          </w:tcPr>
          <w:p w:rsidR="00A00CA4" w:rsidRPr="00483293" w:rsidRDefault="00A00CA4" w:rsidP="0029006A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24A80">
              <w:rPr>
                <w:rFonts w:ascii="Times New Roman" w:hAnsi="Times New Roman" w:cs="Times New Roman"/>
                <w:sz w:val="24"/>
                <w:szCs w:val="24"/>
              </w:rPr>
              <w:t>крупный рогатый скот, голов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A00CA4" w:rsidRPr="00483293" w:rsidRDefault="00A00CA4" w:rsidP="00651188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24A80">
              <w:rPr>
                <w:rFonts w:ascii="Times New Roman" w:hAnsi="Times New Roman" w:cs="Times New Roman"/>
                <w:sz w:val="24"/>
                <w:szCs w:val="24"/>
              </w:rPr>
              <w:t xml:space="preserve">17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936</w:t>
            </w:r>
          </w:p>
        </w:tc>
      </w:tr>
      <w:tr w:rsidR="00A00CA4" w:rsidRPr="00483293">
        <w:trPr>
          <w:trHeight w:val="181"/>
        </w:trPr>
        <w:tc>
          <w:tcPr>
            <w:tcW w:w="8662" w:type="dxa"/>
          </w:tcPr>
          <w:p w:rsidR="00A00CA4" w:rsidRPr="00524A80" w:rsidRDefault="00A00CA4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A80">
              <w:rPr>
                <w:rFonts w:ascii="Times New Roman" w:hAnsi="Times New Roman" w:cs="Times New Roman"/>
                <w:sz w:val="24"/>
                <w:szCs w:val="24"/>
              </w:rPr>
              <w:t>Темп роста,%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A00CA4" w:rsidRPr="00524A80" w:rsidRDefault="00A00CA4" w:rsidP="00290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A80">
              <w:rPr>
                <w:rFonts w:ascii="Times New Roman" w:hAnsi="Times New Roman" w:cs="Times New Roman"/>
                <w:sz w:val="24"/>
                <w:szCs w:val="24"/>
              </w:rPr>
              <w:t>88 %</w:t>
            </w:r>
          </w:p>
        </w:tc>
      </w:tr>
      <w:tr w:rsidR="00A00CA4" w:rsidRPr="00483293">
        <w:trPr>
          <w:trHeight w:val="181"/>
        </w:trPr>
        <w:tc>
          <w:tcPr>
            <w:tcW w:w="8662" w:type="dxa"/>
          </w:tcPr>
          <w:p w:rsidR="00A00CA4" w:rsidRPr="00524A80" w:rsidRDefault="00A00CA4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A80">
              <w:rPr>
                <w:rFonts w:ascii="Times New Roman" w:hAnsi="Times New Roman" w:cs="Times New Roman"/>
                <w:sz w:val="24"/>
                <w:szCs w:val="24"/>
              </w:rPr>
              <w:t>в том числе коров, голов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A00CA4" w:rsidRPr="00524A80" w:rsidRDefault="00A00CA4" w:rsidP="00651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A80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431</w:t>
            </w:r>
          </w:p>
        </w:tc>
      </w:tr>
      <w:tr w:rsidR="00A00CA4" w:rsidRPr="00483293">
        <w:trPr>
          <w:trHeight w:val="181"/>
        </w:trPr>
        <w:tc>
          <w:tcPr>
            <w:tcW w:w="8662" w:type="dxa"/>
          </w:tcPr>
          <w:p w:rsidR="00A00CA4" w:rsidRPr="00524A80" w:rsidRDefault="00A00CA4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A80">
              <w:rPr>
                <w:rFonts w:ascii="Times New Roman" w:hAnsi="Times New Roman" w:cs="Times New Roman"/>
                <w:sz w:val="24"/>
                <w:szCs w:val="24"/>
              </w:rPr>
              <w:t>Темп роста,%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A00CA4" w:rsidRPr="00524A80" w:rsidRDefault="00A00CA4" w:rsidP="00290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A80">
              <w:rPr>
                <w:rFonts w:ascii="Times New Roman" w:hAnsi="Times New Roman" w:cs="Times New Roman"/>
                <w:sz w:val="24"/>
                <w:szCs w:val="24"/>
              </w:rPr>
              <w:t>98 %</w:t>
            </w:r>
          </w:p>
        </w:tc>
      </w:tr>
      <w:tr w:rsidR="00A00CA4" w:rsidRPr="00483293">
        <w:trPr>
          <w:trHeight w:val="310"/>
        </w:trPr>
        <w:tc>
          <w:tcPr>
            <w:tcW w:w="8662" w:type="dxa"/>
          </w:tcPr>
          <w:p w:rsidR="00A00CA4" w:rsidRPr="00483293" w:rsidRDefault="00A00CA4" w:rsidP="00B24FCF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AC0C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Инвестиции</w:t>
            </w:r>
          </w:p>
        </w:tc>
        <w:tc>
          <w:tcPr>
            <w:tcW w:w="1520" w:type="dxa"/>
            <w:vAlign w:val="center"/>
          </w:tcPr>
          <w:p w:rsidR="00A00CA4" w:rsidRPr="00483293" w:rsidRDefault="00A00CA4" w:rsidP="00A75FB4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00CA4" w:rsidRPr="00483293">
        <w:trPr>
          <w:trHeight w:val="330"/>
        </w:trPr>
        <w:tc>
          <w:tcPr>
            <w:tcW w:w="8662" w:type="dxa"/>
          </w:tcPr>
          <w:p w:rsidR="00A00CA4" w:rsidRPr="00483293" w:rsidRDefault="00A00CA4" w:rsidP="005B3B9E">
            <w:pP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5B3B9E">
              <w:rPr>
                <w:rFonts w:ascii="Times New Roman" w:hAnsi="Times New Roman" w:cs="Times New Roman"/>
                <w:sz w:val="24"/>
                <w:szCs w:val="24"/>
              </w:rPr>
              <w:t>Инвестиции в основной капитал в районе (млн. руб.) январь-июнь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A00CA4" w:rsidRDefault="00A00CA4" w:rsidP="005B3B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3B9E">
              <w:rPr>
                <w:rFonts w:ascii="Times New Roman" w:hAnsi="Times New Roman" w:cs="Times New Roman"/>
                <w:sz w:val="24"/>
                <w:szCs w:val="24"/>
              </w:rPr>
              <w:t>659,4</w:t>
            </w:r>
          </w:p>
          <w:p w:rsidR="00A00CA4" w:rsidRPr="00483293" w:rsidRDefault="00A00CA4" w:rsidP="005B3B9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00CA4" w:rsidRPr="00483293">
        <w:trPr>
          <w:trHeight w:val="167"/>
        </w:trPr>
        <w:tc>
          <w:tcPr>
            <w:tcW w:w="8662" w:type="dxa"/>
          </w:tcPr>
          <w:p w:rsidR="00A00CA4" w:rsidRPr="00AC0C0B" w:rsidRDefault="00A00CA4" w:rsidP="00B24FC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0C0B">
              <w:rPr>
                <w:rFonts w:ascii="Times New Roman" w:hAnsi="Times New Roman" w:cs="Times New Roman"/>
                <w:sz w:val="24"/>
                <w:szCs w:val="24"/>
              </w:rPr>
              <w:t>Темп роста,%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A00CA4" w:rsidRPr="00AC0C0B" w:rsidRDefault="00A00CA4" w:rsidP="00ED3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  <w:r w:rsidRPr="00AC0C0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A00CA4" w:rsidRPr="00AC0C0B">
        <w:trPr>
          <w:trHeight w:val="317"/>
        </w:trPr>
        <w:tc>
          <w:tcPr>
            <w:tcW w:w="8662" w:type="dxa"/>
          </w:tcPr>
          <w:p w:rsidR="00A00CA4" w:rsidRPr="00AC0C0B" w:rsidRDefault="00A00CA4" w:rsidP="00B24FC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0C0B">
              <w:rPr>
                <w:rFonts w:ascii="Times New Roman" w:hAnsi="Times New Roman" w:cs="Times New Roman"/>
                <w:sz w:val="24"/>
                <w:szCs w:val="24"/>
              </w:rPr>
              <w:t>Ввод в действие жилых домов  (кв. м общей площади)</w:t>
            </w:r>
          </w:p>
        </w:tc>
        <w:tc>
          <w:tcPr>
            <w:tcW w:w="1520" w:type="dxa"/>
            <w:vAlign w:val="center"/>
          </w:tcPr>
          <w:p w:rsidR="00A00CA4" w:rsidRPr="00AC0C0B" w:rsidRDefault="00A00CA4" w:rsidP="00E36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C0B">
              <w:rPr>
                <w:rFonts w:ascii="Times New Roman" w:hAnsi="Times New Roman" w:cs="Times New Roman"/>
                <w:sz w:val="24"/>
                <w:szCs w:val="24"/>
              </w:rPr>
              <w:t>5 986</w:t>
            </w:r>
          </w:p>
        </w:tc>
      </w:tr>
      <w:tr w:rsidR="00A00CA4" w:rsidRPr="00AC0C0B">
        <w:trPr>
          <w:trHeight w:val="317"/>
        </w:trPr>
        <w:tc>
          <w:tcPr>
            <w:tcW w:w="8662" w:type="dxa"/>
          </w:tcPr>
          <w:p w:rsidR="00A00CA4" w:rsidRPr="00AC0C0B" w:rsidRDefault="00A00CA4" w:rsidP="00B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C0B">
              <w:rPr>
                <w:rFonts w:ascii="Times New Roman" w:hAnsi="Times New Roman" w:cs="Times New Roman"/>
                <w:sz w:val="24"/>
                <w:szCs w:val="24"/>
              </w:rPr>
              <w:t>Темп роста,%</w:t>
            </w:r>
          </w:p>
        </w:tc>
        <w:tc>
          <w:tcPr>
            <w:tcW w:w="1520" w:type="dxa"/>
            <w:vAlign w:val="center"/>
          </w:tcPr>
          <w:p w:rsidR="00A00CA4" w:rsidRPr="00AC0C0B" w:rsidRDefault="00A00CA4" w:rsidP="00E36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130,4%</w:t>
            </w:r>
          </w:p>
        </w:tc>
      </w:tr>
      <w:tr w:rsidR="00A00CA4" w:rsidRPr="00483293">
        <w:trPr>
          <w:trHeight w:val="317"/>
        </w:trPr>
        <w:tc>
          <w:tcPr>
            <w:tcW w:w="8662" w:type="dxa"/>
          </w:tcPr>
          <w:p w:rsidR="00A00CA4" w:rsidRPr="00483293" w:rsidRDefault="00A00CA4" w:rsidP="00D82D9F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D82D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Бюджет муниципального района</w:t>
            </w:r>
          </w:p>
        </w:tc>
        <w:tc>
          <w:tcPr>
            <w:tcW w:w="1520" w:type="dxa"/>
            <w:vAlign w:val="center"/>
          </w:tcPr>
          <w:p w:rsidR="00A00CA4" w:rsidRPr="00483293" w:rsidRDefault="00A00CA4" w:rsidP="00E3631C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00CA4" w:rsidRPr="00483293">
        <w:trPr>
          <w:trHeight w:val="317"/>
        </w:trPr>
        <w:tc>
          <w:tcPr>
            <w:tcW w:w="8662" w:type="dxa"/>
          </w:tcPr>
          <w:p w:rsidR="00A00CA4" w:rsidRPr="00D82D9F" w:rsidRDefault="00A00CA4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2D9F">
              <w:rPr>
                <w:rFonts w:ascii="Times New Roman" w:hAnsi="Times New Roman" w:cs="Times New Roman"/>
                <w:sz w:val="24"/>
                <w:szCs w:val="24"/>
              </w:rPr>
              <w:t>Доходы бюджета, тыс. рублей</w:t>
            </w:r>
          </w:p>
        </w:tc>
        <w:tc>
          <w:tcPr>
            <w:tcW w:w="1520" w:type="dxa"/>
            <w:vAlign w:val="center"/>
          </w:tcPr>
          <w:p w:rsidR="00A00CA4" w:rsidRPr="00D82D9F" w:rsidRDefault="00A00CA4" w:rsidP="00385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D9F">
              <w:rPr>
                <w:rFonts w:ascii="Times New Roman" w:hAnsi="Times New Roman" w:cs="Times New Roman"/>
                <w:sz w:val="24"/>
                <w:szCs w:val="24"/>
              </w:rPr>
              <w:t>620911,4</w:t>
            </w:r>
          </w:p>
        </w:tc>
      </w:tr>
      <w:tr w:rsidR="00A00CA4" w:rsidRPr="00483293">
        <w:trPr>
          <w:trHeight w:val="317"/>
        </w:trPr>
        <w:tc>
          <w:tcPr>
            <w:tcW w:w="8662" w:type="dxa"/>
          </w:tcPr>
          <w:p w:rsidR="00A00CA4" w:rsidRPr="00D82D9F" w:rsidRDefault="00A00CA4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2D9F">
              <w:rPr>
                <w:rFonts w:ascii="Times New Roman" w:hAnsi="Times New Roman" w:cs="Times New Roman"/>
                <w:sz w:val="24"/>
                <w:szCs w:val="24"/>
              </w:rPr>
              <w:t>Налоговые и неналоговые доходы, всего тыс. рублей</w:t>
            </w:r>
          </w:p>
        </w:tc>
        <w:tc>
          <w:tcPr>
            <w:tcW w:w="1520" w:type="dxa"/>
            <w:vAlign w:val="center"/>
          </w:tcPr>
          <w:p w:rsidR="00A00CA4" w:rsidRPr="00D82D9F" w:rsidRDefault="00A00CA4" w:rsidP="00BE67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D9F">
              <w:rPr>
                <w:rFonts w:ascii="Times New Roman" w:hAnsi="Times New Roman" w:cs="Times New Roman"/>
                <w:sz w:val="24"/>
                <w:szCs w:val="24"/>
              </w:rPr>
              <w:t>170 838,5</w:t>
            </w:r>
          </w:p>
        </w:tc>
      </w:tr>
      <w:tr w:rsidR="00A00CA4" w:rsidRPr="00483293">
        <w:trPr>
          <w:trHeight w:val="317"/>
        </w:trPr>
        <w:tc>
          <w:tcPr>
            <w:tcW w:w="8662" w:type="dxa"/>
          </w:tcPr>
          <w:p w:rsidR="00A00CA4" w:rsidRPr="00D82D9F" w:rsidRDefault="00A00CA4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2D9F">
              <w:rPr>
                <w:rFonts w:ascii="Times New Roman" w:hAnsi="Times New Roman" w:cs="Times New Roman"/>
                <w:sz w:val="24"/>
                <w:szCs w:val="24"/>
              </w:rPr>
              <w:t>Налоговые доходы, тыс. рублей</w:t>
            </w:r>
          </w:p>
        </w:tc>
        <w:tc>
          <w:tcPr>
            <w:tcW w:w="1520" w:type="dxa"/>
            <w:vAlign w:val="center"/>
          </w:tcPr>
          <w:p w:rsidR="00A00CA4" w:rsidRPr="00D82D9F" w:rsidRDefault="00A00CA4" w:rsidP="00385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D9F">
              <w:rPr>
                <w:rFonts w:ascii="Times New Roman" w:hAnsi="Times New Roman" w:cs="Times New Roman"/>
                <w:sz w:val="24"/>
                <w:szCs w:val="24"/>
              </w:rPr>
              <w:t>141 578,8</w:t>
            </w:r>
          </w:p>
        </w:tc>
      </w:tr>
      <w:tr w:rsidR="00A00CA4" w:rsidRPr="00483293">
        <w:trPr>
          <w:trHeight w:val="317"/>
        </w:trPr>
        <w:tc>
          <w:tcPr>
            <w:tcW w:w="8662" w:type="dxa"/>
          </w:tcPr>
          <w:p w:rsidR="00A00CA4" w:rsidRPr="00D82D9F" w:rsidRDefault="00A00CA4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2D9F">
              <w:rPr>
                <w:rFonts w:ascii="Times New Roman" w:hAnsi="Times New Roman" w:cs="Times New Roman"/>
                <w:sz w:val="24"/>
                <w:szCs w:val="24"/>
              </w:rPr>
              <w:t>Неналоговые доходы, тыс. рублей</w:t>
            </w:r>
          </w:p>
        </w:tc>
        <w:tc>
          <w:tcPr>
            <w:tcW w:w="1520" w:type="dxa"/>
            <w:vAlign w:val="center"/>
          </w:tcPr>
          <w:p w:rsidR="00A00CA4" w:rsidRPr="00D82D9F" w:rsidRDefault="00A00C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D9F">
              <w:rPr>
                <w:rFonts w:ascii="Times New Roman" w:hAnsi="Times New Roman" w:cs="Times New Roman"/>
                <w:sz w:val="24"/>
                <w:szCs w:val="24"/>
              </w:rPr>
              <w:t>29 259,7</w:t>
            </w:r>
          </w:p>
        </w:tc>
      </w:tr>
      <w:tr w:rsidR="00A00CA4" w:rsidRPr="00D82D9F">
        <w:trPr>
          <w:trHeight w:val="317"/>
        </w:trPr>
        <w:tc>
          <w:tcPr>
            <w:tcW w:w="8662" w:type="dxa"/>
          </w:tcPr>
          <w:p w:rsidR="00A00CA4" w:rsidRPr="00D82D9F" w:rsidRDefault="00A00CA4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2D9F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поступления, тыс. рублей</w:t>
            </w:r>
          </w:p>
        </w:tc>
        <w:tc>
          <w:tcPr>
            <w:tcW w:w="1520" w:type="dxa"/>
            <w:vAlign w:val="center"/>
          </w:tcPr>
          <w:p w:rsidR="00A00CA4" w:rsidRPr="00D82D9F" w:rsidRDefault="00A00CA4" w:rsidP="00385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D9F">
              <w:rPr>
                <w:rFonts w:ascii="Times New Roman" w:hAnsi="Times New Roman" w:cs="Times New Roman"/>
                <w:sz w:val="24"/>
                <w:szCs w:val="24"/>
              </w:rPr>
              <w:t>450 072,9</w:t>
            </w:r>
          </w:p>
        </w:tc>
      </w:tr>
      <w:tr w:rsidR="00A00CA4" w:rsidRPr="00483293">
        <w:trPr>
          <w:trHeight w:val="317"/>
        </w:trPr>
        <w:tc>
          <w:tcPr>
            <w:tcW w:w="8662" w:type="dxa"/>
          </w:tcPr>
          <w:p w:rsidR="00A00CA4" w:rsidRPr="00D82D9F" w:rsidRDefault="00A00CA4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2D9F">
              <w:rPr>
                <w:rFonts w:ascii="Times New Roman" w:hAnsi="Times New Roman" w:cs="Times New Roman"/>
                <w:sz w:val="24"/>
                <w:szCs w:val="24"/>
              </w:rPr>
              <w:t>Расходы бюджета, тыс. рублей</w:t>
            </w:r>
          </w:p>
        </w:tc>
        <w:tc>
          <w:tcPr>
            <w:tcW w:w="1520" w:type="dxa"/>
            <w:vAlign w:val="center"/>
          </w:tcPr>
          <w:p w:rsidR="00A00CA4" w:rsidRPr="00D82D9F" w:rsidRDefault="00A00CA4" w:rsidP="00385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D9F">
              <w:rPr>
                <w:rFonts w:ascii="Times New Roman" w:hAnsi="Times New Roman" w:cs="Times New Roman"/>
                <w:sz w:val="24"/>
                <w:szCs w:val="24"/>
              </w:rPr>
              <w:t>588 989,2</w:t>
            </w:r>
          </w:p>
        </w:tc>
      </w:tr>
      <w:tr w:rsidR="00A00CA4" w:rsidRPr="00483293">
        <w:trPr>
          <w:trHeight w:val="317"/>
        </w:trPr>
        <w:tc>
          <w:tcPr>
            <w:tcW w:w="8662" w:type="dxa"/>
          </w:tcPr>
          <w:p w:rsidR="00A00CA4" w:rsidRPr="00D82D9F" w:rsidRDefault="00A00CA4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2D9F">
              <w:rPr>
                <w:rFonts w:ascii="Times New Roman" w:hAnsi="Times New Roman" w:cs="Times New Roman"/>
                <w:sz w:val="24"/>
                <w:szCs w:val="24"/>
              </w:rPr>
              <w:t>Дефицит (-), профицит (+) бюджета, тыс. рублей</w:t>
            </w:r>
          </w:p>
        </w:tc>
        <w:tc>
          <w:tcPr>
            <w:tcW w:w="1520" w:type="dxa"/>
            <w:vAlign w:val="center"/>
          </w:tcPr>
          <w:p w:rsidR="00A00CA4" w:rsidRPr="00D82D9F" w:rsidRDefault="00A00CA4" w:rsidP="00DA3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D9F">
              <w:rPr>
                <w:rFonts w:ascii="Times New Roman" w:hAnsi="Times New Roman" w:cs="Times New Roman"/>
                <w:sz w:val="24"/>
                <w:szCs w:val="24"/>
              </w:rPr>
              <w:t>+ 31 922,2</w:t>
            </w:r>
          </w:p>
        </w:tc>
      </w:tr>
      <w:tr w:rsidR="00A00CA4" w:rsidRPr="00483293">
        <w:trPr>
          <w:trHeight w:val="310"/>
        </w:trPr>
        <w:tc>
          <w:tcPr>
            <w:tcW w:w="8662" w:type="dxa"/>
          </w:tcPr>
          <w:p w:rsidR="00A00CA4" w:rsidRPr="00483293" w:rsidRDefault="00A00CA4" w:rsidP="00B24FCF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C17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Труд и занятость</w:t>
            </w:r>
          </w:p>
        </w:tc>
        <w:tc>
          <w:tcPr>
            <w:tcW w:w="1520" w:type="dxa"/>
            <w:vAlign w:val="center"/>
          </w:tcPr>
          <w:p w:rsidR="00A00CA4" w:rsidRPr="00483293" w:rsidRDefault="00A00CA4" w:rsidP="00E3631C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00CA4" w:rsidRPr="00483293">
        <w:trPr>
          <w:trHeight w:val="307"/>
        </w:trPr>
        <w:tc>
          <w:tcPr>
            <w:tcW w:w="8662" w:type="dxa"/>
          </w:tcPr>
          <w:p w:rsidR="00A00CA4" w:rsidRPr="00EC17A4" w:rsidRDefault="00A00CA4" w:rsidP="00B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7A4">
              <w:rPr>
                <w:rFonts w:ascii="Times New Roman" w:hAnsi="Times New Roman" w:cs="Times New Roman"/>
                <w:sz w:val="24"/>
                <w:szCs w:val="24"/>
              </w:rPr>
              <w:t>Среднемесячная начисленная заработная плата по району(крупные и средние предприятия), руб.</w:t>
            </w:r>
          </w:p>
          <w:p w:rsidR="00A00CA4" w:rsidRPr="00EC17A4" w:rsidRDefault="00A00CA4" w:rsidP="00B24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vAlign w:val="center"/>
          </w:tcPr>
          <w:p w:rsidR="00A00CA4" w:rsidRPr="00EC17A4" w:rsidRDefault="00A00CA4" w:rsidP="00955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7A4">
              <w:rPr>
                <w:rFonts w:ascii="Times New Roman" w:hAnsi="Times New Roman" w:cs="Times New Roman"/>
                <w:sz w:val="24"/>
                <w:szCs w:val="24"/>
              </w:rPr>
              <w:t>42523,3</w:t>
            </w:r>
          </w:p>
        </w:tc>
      </w:tr>
      <w:tr w:rsidR="00A00CA4" w:rsidRPr="00483293">
        <w:trPr>
          <w:trHeight w:val="266"/>
        </w:trPr>
        <w:tc>
          <w:tcPr>
            <w:tcW w:w="8662" w:type="dxa"/>
          </w:tcPr>
          <w:p w:rsidR="00A00CA4" w:rsidRPr="00EC17A4" w:rsidRDefault="00A00CA4" w:rsidP="00B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7A4">
              <w:rPr>
                <w:rFonts w:ascii="Times New Roman" w:hAnsi="Times New Roman" w:cs="Times New Roman"/>
                <w:sz w:val="24"/>
                <w:szCs w:val="24"/>
              </w:rPr>
              <w:t>Темп роста,%</w:t>
            </w:r>
          </w:p>
        </w:tc>
        <w:tc>
          <w:tcPr>
            <w:tcW w:w="1520" w:type="dxa"/>
            <w:vAlign w:val="center"/>
          </w:tcPr>
          <w:p w:rsidR="00A00CA4" w:rsidRPr="00EC17A4" w:rsidRDefault="00A00CA4" w:rsidP="00955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7A4">
              <w:rPr>
                <w:rFonts w:ascii="Times New Roman" w:hAnsi="Times New Roman" w:cs="Times New Roman"/>
                <w:sz w:val="24"/>
                <w:szCs w:val="24"/>
              </w:rPr>
              <w:t>112,5</w:t>
            </w:r>
          </w:p>
        </w:tc>
      </w:tr>
      <w:tr w:rsidR="00A00CA4" w:rsidRPr="00483293">
        <w:trPr>
          <w:trHeight w:val="310"/>
        </w:trPr>
        <w:tc>
          <w:tcPr>
            <w:tcW w:w="8662" w:type="dxa"/>
          </w:tcPr>
          <w:p w:rsidR="00A00CA4" w:rsidRPr="0072714A" w:rsidRDefault="00A00CA4" w:rsidP="00727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14A">
              <w:rPr>
                <w:rFonts w:ascii="Times New Roman" w:hAnsi="Times New Roman" w:cs="Times New Roman"/>
                <w:sz w:val="24"/>
                <w:szCs w:val="24"/>
              </w:rPr>
              <w:t>Среднемесячная пенсия по району на начало года,руб.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A00CA4" w:rsidRPr="0072714A" w:rsidRDefault="00A00CA4" w:rsidP="007271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14A">
              <w:rPr>
                <w:rFonts w:ascii="Times New Roman" w:hAnsi="Times New Roman" w:cs="Times New Roman"/>
                <w:sz w:val="24"/>
                <w:szCs w:val="24"/>
              </w:rPr>
              <w:t>15 720</w:t>
            </w:r>
          </w:p>
        </w:tc>
      </w:tr>
      <w:tr w:rsidR="00A00CA4" w:rsidRPr="00483293">
        <w:trPr>
          <w:trHeight w:val="232"/>
        </w:trPr>
        <w:tc>
          <w:tcPr>
            <w:tcW w:w="8662" w:type="dxa"/>
          </w:tcPr>
          <w:p w:rsidR="00A00CA4" w:rsidRPr="0072714A" w:rsidRDefault="00A00CA4" w:rsidP="00B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14A">
              <w:rPr>
                <w:rFonts w:ascii="Times New Roman" w:hAnsi="Times New Roman" w:cs="Times New Roman"/>
                <w:sz w:val="24"/>
                <w:szCs w:val="24"/>
              </w:rPr>
              <w:t>Темп роста,%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A00CA4" w:rsidRPr="0072714A" w:rsidRDefault="00A00CA4" w:rsidP="00746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14A">
              <w:rPr>
                <w:rFonts w:ascii="Times New Roman" w:hAnsi="Times New Roman" w:cs="Times New Roman"/>
                <w:sz w:val="24"/>
                <w:szCs w:val="24"/>
              </w:rPr>
              <w:t>107,7%</w:t>
            </w:r>
          </w:p>
        </w:tc>
      </w:tr>
      <w:tr w:rsidR="00A00CA4" w:rsidRPr="00483293">
        <w:trPr>
          <w:trHeight w:val="367"/>
        </w:trPr>
        <w:tc>
          <w:tcPr>
            <w:tcW w:w="8662" w:type="dxa"/>
          </w:tcPr>
          <w:p w:rsidR="00A00CA4" w:rsidRPr="009521FF" w:rsidRDefault="00A00CA4" w:rsidP="00846AE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43D10">
              <w:rPr>
                <w:rFonts w:ascii="Times New Roman" w:hAnsi="Times New Roman" w:cs="Times New Roman"/>
                <w:sz w:val="24"/>
                <w:szCs w:val="24"/>
              </w:rPr>
              <w:t>Величина прожиточного минимума в среднем на душу населения,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том числе по основным  социально-демографическим группам населения: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A00CA4" w:rsidRPr="00F57ECF" w:rsidRDefault="00A00CA4" w:rsidP="00846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ECF">
              <w:rPr>
                <w:rFonts w:ascii="Times New Roman" w:hAnsi="Times New Roman" w:cs="Times New Roman"/>
                <w:sz w:val="24"/>
                <w:szCs w:val="24"/>
              </w:rPr>
              <w:t>13127,0</w:t>
            </w:r>
          </w:p>
        </w:tc>
      </w:tr>
      <w:tr w:rsidR="00A00CA4" w:rsidRPr="00483293">
        <w:trPr>
          <w:trHeight w:val="367"/>
        </w:trPr>
        <w:tc>
          <w:tcPr>
            <w:tcW w:w="8662" w:type="dxa"/>
          </w:tcPr>
          <w:p w:rsidR="00A00CA4" w:rsidRPr="00E43D10" w:rsidRDefault="00A00CA4" w:rsidP="00846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трудоспособного населения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A00CA4" w:rsidRPr="00F57ECF" w:rsidRDefault="00A00CA4" w:rsidP="00846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ECF">
              <w:rPr>
                <w:rFonts w:ascii="Times New Roman" w:hAnsi="Times New Roman" w:cs="Times New Roman"/>
                <w:sz w:val="24"/>
                <w:szCs w:val="24"/>
              </w:rPr>
              <w:t>14309,0</w:t>
            </w:r>
          </w:p>
        </w:tc>
      </w:tr>
      <w:tr w:rsidR="00A00CA4" w:rsidRPr="00483293">
        <w:trPr>
          <w:trHeight w:val="367"/>
        </w:trPr>
        <w:tc>
          <w:tcPr>
            <w:tcW w:w="8662" w:type="dxa"/>
          </w:tcPr>
          <w:p w:rsidR="00A00CA4" w:rsidRPr="00E43D10" w:rsidRDefault="00A00CA4" w:rsidP="00846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пенсионеров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A00CA4" w:rsidRPr="00F57ECF" w:rsidRDefault="00A00CA4" w:rsidP="00E27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ECF">
              <w:rPr>
                <w:rFonts w:ascii="Times New Roman" w:hAnsi="Times New Roman" w:cs="Times New Roman"/>
                <w:sz w:val="24"/>
                <w:szCs w:val="24"/>
              </w:rPr>
              <w:t>11475,0</w:t>
            </w:r>
          </w:p>
        </w:tc>
      </w:tr>
      <w:tr w:rsidR="00A00CA4" w:rsidRPr="00483293">
        <w:trPr>
          <w:trHeight w:val="367"/>
        </w:trPr>
        <w:tc>
          <w:tcPr>
            <w:tcW w:w="8662" w:type="dxa"/>
          </w:tcPr>
          <w:p w:rsidR="00A00CA4" w:rsidRDefault="00A00CA4" w:rsidP="00846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A00CA4" w:rsidRPr="00F57ECF" w:rsidRDefault="00A00CA4" w:rsidP="00846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ECF">
              <w:rPr>
                <w:rFonts w:ascii="Times New Roman" w:hAnsi="Times New Roman" w:cs="Times New Roman"/>
                <w:sz w:val="24"/>
                <w:szCs w:val="24"/>
              </w:rPr>
              <w:t>13042,0</w:t>
            </w:r>
          </w:p>
        </w:tc>
      </w:tr>
      <w:tr w:rsidR="00A00CA4" w:rsidRPr="00483293">
        <w:trPr>
          <w:trHeight w:val="416"/>
        </w:trPr>
        <w:tc>
          <w:tcPr>
            <w:tcW w:w="8662" w:type="dxa"/>
          </w:tcPr>
          <w:p w:rsidR="00A00CA4" w:rsidRPr="00EC17A4" w:rsidRDefault="00A00CA4" w:rsidP="00D05F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7A4">
              <w:rPr>
                <w:rFonts w:ascii="Times New Roman" w:hAnsi="Times New Roman" w:cs="Times New Roman"/>
                <w:sz w:val="24"/>
                <w:szCs w:val="24"/>
              </w:rPr>
              <w:t>Численность зарегистрированных безработных, человек</w:t>
            </w:r>
          </w:p>
        </w:tc>
        <w:tc>
          <w:tcPr>
            <w:tcW w:w="1520" w:type="dxa"/>
            <w:vAlign w:val="center"/>
          </w:tcPr>
          <w:p w:rsidR="00A00CA4" w:rsidRPr="00EC17A4" w:rsidRDefault="00A00CA4" w:rsidP="000F7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7A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00CA4" w:rsidRPr="00483293">
        <w:trPr>
          <w:trHeight w:val="182"/>
        </w:trPr>
        <w:tc>
          <w:tcPr>
            <w:tcW w:w="8662" w:type="dxa"/>
          </w:tcPr>
          <w:p w:rsidR="00A00CA4" w:rsidRPr="00EC17A4" w:rsidRDefault="00A00CA4" w:rsidP="00356C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7A4">
              <w:rPr>
                <w:rFonts w:ascii="Times New Roman" w:hAnsi="Times New Roman" w:cs="Times New Roman"/>
                <w:sz w:val="24"/>
                <w:szCs w:val="24"/>
              </w:rPr>
              <w:t>Уровень безработицы, %</w:t>
            </w:r>
          </w:p>
        </w:tc>
        <w:tc>
          <w:tcPr>
            <w:tcW w:w="1520" w:type="dxa"/>
            <w:vAlign w:val="center"/>
          </w:tcPr>
          <w:p w:rsidR="00A00CA4" w:rsidRPr="00EC17A4" w:rsidRDefault="00A00CA4" w:rsidP="003A07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7A4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A00CA4" w:rsidRPr="00483293">
        <w:trPr>
          <w:trHeight w:val="182"/>
        </w:trPr>
        <w:tc>
          <w:tcPr>
            <w:tcW w:w="8662" w:type="dxa"/>
          </w:tcPr>
          <w:p w:rsidR="00A00CA4" w:rsidRPr="00EC17A4" w:rsidRDefault="00A00CA4" w:rsidP="00480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7A4">
              <w:rPr>
                <w:rFonts w:ascii="Times New Roman" w:hAnsi="Times New Roman" w:cs="Times New Roman"/>
                <w:sz w:val="24"/>
                <w:szCs w:val="24"/>
              </w:rPr>
              <w:t>Количество вакансий,ед.</w:t>
            </w:r>
          </w:p>
        </w:tc>
        <w:tc>
          <w:tcPr>
            <w:tcW w:w="1520" w:type="dxa"/>
            <w:vAlign w:val="center"/>
          </w:tcPr>
          <w:p w:rsidR="00A00CA4" w:rsidRPr="00EC17A4" w:rsidRDefault="00A00CA4" w:rsidP="000D7C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7A4">
              <w:rPr>
                <w:rFonts w:ascii="Times New Roman" w:hAnsi="Times New Roman" w:cs="Times New Roman"/>
                <w:sz w:val="24"/>
                <w:szCs w:val="24"/>
              </w:rPr>
              <w:t>305</w:t>
            </w:r>
          </w:p>
        </w:tc>
      </w:tr>
      <w:tr w:rsidR="00A00CA4" w:rsidRPr="00483293">
        <w:trPr>
          <w:trHeight w:val="300"/>
        </w:trPr>
        <w:tc>
          <w:tcPr>
            <w:tcW w:w="8662" w:type="dxa"/>
          </w:tcPr>
          <w:p w:rsidR="00A00CA4" w:rsidRPr="00483293" w:rsidRDefault="00A00CA4" w:rsidP="00B24FCF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C17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Рынок товаров и услуг</w:t>
            </w:r>
          </w:p>
        </w:tc>
        <w:tc>
          <w:tcPr>
            <w:tcW w:w="1520" w:type="dxa"/>
            <w:vAlign w:val="center"/>
          </w:tcPr>
          <w:p w:rsidR="00A00CA4" w:rsidRPr="00483293" w:rsidRDefault="00A00CA4" w:rsidP="00C24E1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00CA4" w:rsidRPr="00483293">
        <w:trPr>
          <w:trHeight w:val="300"/>
        </w:trPr>
        <w:tc>
          <w:tcPr>
            <w:tcW w:w="8662" w:type="dxa"/>
          </w:tcPr>
          <w:p w:rsidR="00A00CA4" w:rsidRPr="00724690" w:rsidRDefault="00A00CA4" w:rsidP="00B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690">
              <w:rPr>
                <w:rFonts w:ascii="Times New Roman" w:hAnsi="Times New Roman" w:cs="Times New Roman"/>
                <w:sz w:val="24"/>
                <w:szCs w:val="24"/>
              </w:rPr>
              <w:t>Оборот розничной торговли, млн. руб.</w:t>
            </w:r>
          </w:p>
        </w:tc>
        <w:tc>
          <w:tcPr>
            <w:tcW w:w="1520" w:type="dxa"/>
            <w:vAlign w:val="center"/>
          </w:tcPr>
          <w:p w:rsidR="00A00CA4" w:rsidRPr="00724690" w:rsidRDefault="00A00CA4" w:rsidP="00C24E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690">
              <w:rPr>
                <w:rFonts w:ascii="Times New Roman" w:hAnsi="Times New Roman" w:cs="Times New Roman"/>
                <w:sz w:val="24"/>
                <w:szCs w:val="24"/>
              </w:rPr>
              <w:t>2 082,2</w:t>
            </w:r>
          </w:p>
        </w:tc>
      </w:tr>
      <w:tr w:rsidR="00A00CA4" w:rsidRPr="00483293">
        <w:trPr>
          <w:trHeight w:val="300"/>
        </w:trPr>
        <w:tc>
          <w:tcPr>
            <w:tcW w:w="8662" w:type="dxa"/>
          </w:tcPr>
          <w:p w:rsidR="00A00CA4" w:rsidRPr="00724690" w:rsidRDefault="00A00CA4" w:rsidP="00B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690">
              <w:rPr>
                <w:rFonts w:ascii="Times New Roman" w:hAnsi="Times New Roman" w:cs="Times New Roman"/>
                <w:sz w:val="24"/>
                <w:szCs w:val="24"/>
              </w:rPr>
              <w:t>Темп роста,%</w:t>
            </w:r>
          </w:p>
        </w:tc>
        <w:tc>
          <w:tcPr>
            <w:tcW w:w="1520" w:type="dxa"/>
            <w:vAlign w:val="center"/>
          </w:tcPr>
          <w:p w:rsidR="00A00CA4" w:rsidRPr="00724690" w:rsidRDefault="00A00CA4" w:rsidP="00C24E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690">
              <w:rPr>
                <w:rFonts w:ascii="Times New Roman" w:hAnsi="Times New Roman" w:cs="Times New Roman"/>
                <w:sz w:val="24"/>
                <w:szCs w:val="24"/>
              </w:rPr>
              <w:t>128,4 %</w:t>
            </w:r>
          </w:p>
        </w:tc>
      </w:tr>
      <w:tr w:rsidR="00A00CA4" w:rsidRPr="00483293">
        <w:trPr>
          <w:trHeight w:val="575"/>
        </w:trPr>
        <w:tc>
          <w:tcPr>
            <w:tcW w:w="8662" w:type="dxa"/>
          </w:tcPr>
          <w:p w:rsidR="00A00CA4" w:rsidRPr="00724690" w:rsidRDefault="00A00CA4" w:rsidP="00B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690">
              <w:rPr>
                <w:rFonts w:ascii="Times New Roman" w:hAnsi="Times New Roman" w:cs="Times New Roman"/>
                <w:sz w:val="24"/>
                <w:szCs w:val="24"/>
              </w:rPr>
              <w:t>Индекс физического объема оборота розничной торговли (в процентах к предыдущему году)</w:t>
            </w:r>
          </w:p>
        </w:tc>
        <w:tc>
          <w:tcPr>
            <w:tcW w:w="1520" w:type="dxa"/>
            <w:vAlign w:val="center"/>
          </w:tcPr>
          <w:p w:rsidR="00A00CA4" w:rsidRPr="00724690" w:rsidRDefault="00A00CA4" w:rsidP="00C24E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690">
              <w:rPr>
                <w:rFonts w:ascii="Times New Roman" w:hAnsi="Times New Roman" w:cs="Times New Roman"/>
                <w:sz w:val="24"/>
                <w:szCs w:val="24"/>
              </w:rPr>
              <w:t>110,1</w:t>
            </w:r>
          </w:p>
        </w:tc>
      </w:tr>
      <w:tr w:rsidR="00A00CA4" w:rsidRPr="00483293">
        <w:trPr>
          <w:trHeight w:val="273"/>
        </w:trPr>
        <w:tc>
          <w:tcPr>
            <w:tcW w:w="8662" w:type="dxa"/>
          </w:tcPr>
          <w:p w:rsidR="00A00CA4" w:rsidRPr="00724690" w:rsidRDefault="00A00CA4" w:rsidP="00111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690">
              <w:rPr>
                <w:rFonts w:ascii="Times New Roman" w:hAnsi="Times New Roman" w:cs="Times New Roman"/>
                <w:sz w:val="24"/>
                <w:szCs w:val="24"/>
              </w:rPr>
              <w:t>Объем платных услуг населению(без субъектов малого и среднего предпринимательства), млн. руб.</w:t>
            </w:r>
          </w:p>
        </w:tc>
        <w:tc>
          <w:tcPr>
            <w:tcW w:w="1520" w:type="dxa"/>
            <w:vAlign w:val="center"/>
          </w:tcPr>
          <w:p w:rsidR="00A00CA4" w:rsidRPr="00724690" w:rsidRDefault="00A00CA4" w:rsidP="00D915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690">
              <w:rPr>
                <w:rFonts w:ascii="Times New Roman" w:hAnsi="Times New Roman" w:cs="Times New Roman"/>
                <w:sz w:val="24"/>
                <w:szCs w:val="24"/>
              </w:rPr>
              <w:t>159,5</w:t>
            </w:r>
          </w:p>
        </w:tc>
      </w:tr>
      <w:tr w:rsidR="00A00CA4" w:rsidRPr="00483293">
        <w:trPr>
          <w:trHeight w:val="273"/>
        </w:trPr>
        <w:tc>
          <w:tcPr>
            <w:tcW w:w="8662" w:type="dxa"/>
          </w:tcPr>
          <w:p w:rsidR="00A00CA4" w:rsidRPr="00724690" w:rsidRDefault="00A00CA4" w:rsidP="00B24FC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4690">
              <w:rPr>
                <w:rFonts w:ascii="Times New Roman" w:hAnsi="Times New Roman" w:cs="Times New Roman"/>
                <w:sz w:val="24"/>
                <w:szCs w:val="24"/>
              </w:rPr>
              <w:t>Темп роста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фактических ценах</w:t>
            </w:r>
            <w:r w:rsidRPr="00724690">
              <w:rPr>
                <w:rFonts w:ascii="Times New Roman" w:hAnsi="Times New Roman" w:cs="Times New Roman"/>
                <w:sz w:val="24"/>
                <w:szCs w:val="24"/>
              </w:rPr>
              <w:t>,%</w:t>
            </w:r>
          </w:p>
        </w:tc>
        <w:tc>
          <w:tcPr>
            <w:tcW w:w="1520" w:type="dxa"/>
            <w:vAlign w:val="center"/>
          </w:tcPr>
          <w:p w:rsidR="00A00CA4" w:rsidRPr="00724690" w:rsidRDefault="00A00CA4" w:rsidP="002930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690">
              <w:rPr>
                <w:rFonts w:ascii="Times New Roman" w:hAnsi="Times New Roman" w:cs="Times New Roman"/>
                <w:sz w:val="24"/>
                <w:szCs w:val="24"/>
              </w:rPr>
              <w:t>164 %</w:t>
            </w:r>
          </w:p>
        </w:tc>
      </w:tr>
    </w:tbl>
    <w:p w:rsidR="00A00CA4" w:rsidRPr="00483293" w:rsidRDefault="00A00CA4">
      <w:pPr>
        <w:rPr>
          <w:color w:val="FF0000"/>
          <w:sz w:val="24"/>
          <w:szCs w:val="24"/>
        </w:rPr>
      </w:pPr>
    </w:p>
    <w:sectPr w:rsidR="00A00CA4" w:rsidRPr="00483293" w:rsidSect="00CC5145"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0CA4" w:rsidRDefault="00A00CA4" w:rsidP="00B24FCF">
      <w:r>
        <w:separator/>
      </w:r>
    </w:p>
  </w:endnote>
  <w:endnote w:type="continuationSeparator" w:id="1">
    <w:p w:rsidR="00A00CA4" w:rsidRDefault="00A00CA4" w:rsidP="00B24F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0CA4" w:rsidRDefault="00A00CA4" w:rsidP="00B24FCF">
      <w:r>
        <w:separator/>
      </w:r>
    </w:p>
  </w:footnote>
  <w:footnote w:type="continuationSeparator" w:id="1">
    <w:p w:rsidR="00A00CA4" w:rsidRDefault="00A00CA4" w:rsidP="00B24FC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58C8"/>
    <w:rsid w:val="000028F3"/>
    <w:rsid w:val="00021003"/>
    <w:rsid w:val="000215D7"/>
    <w:rsid w:val="00024F95"/>
    <w:rsid w:val="00070CB1"/>
    <w:rsid w:val="000803F3"/>
    <w:rsid w:val="00082CE6"/>
    <w:rsid w:val="000D7CBB"/>
    <w:rsid w:val="000E2C69"/>
    <w:rsid w:val="000F31AB"/>
    <w:rsid w:val="000F6E7D"/>
    <w:rsid w:val="000F757A"/>
    <w:rsid w:val="00111395"/>
    <w:rsid w:val="00141CE6"/>
    <w:rsid w:val="00162C5A"/>
    <w:rsid w:val="00172A21"/>
    <w:rsid w:val="00174021"/>
    <w:rsid w:val="00175217"/>
    <w:rsid w:val="00176AAF"/>
    <w:rsid w:val="00177FF2"/>
    <w:rsid w:val="00185EBC"/>
    <w:rsid w:val="00190527"/>
    <w:rsid w:val="001A1DDC"/>
    <w:rsid w:val="001A3021"/>
    <w:rsid w:val="001C1A02"/>
    <w:rsid w:val="001C2698"/>
    <w:rsid w:val="001D3834"/>
    <w:rsid w:val="001E7A07"/>
    <w:rsid w:val="001F204E"/>
    <w:rsid w:val="001F2CE7"/>
    <w:rsid w:val="001F6C82"/>
    <w:rsid w:val="002177BA"/>
    <w:rsid w:val="00241A98"/>
    <w:rsid w:val="00242AA4"/>
    <w:rsid w:val="002662B5"/>
    <w:rsid w:val="00274CE4"/>
    <w:rsid w:val="002751B1"/>
    <w:rsid w:val="002836B6"/>
    <w:rsid w:val="0029006A"/>
    <w:rsid w:val="0029307B"/>
    <w:rsid w:val="00295E49"/>
    <w:rsid w:val="002B2A69"/>
    <w:rsid w:val="002C50C7"/>
    <w:rsid w:val="002D3665"/>
    <w:rsid w:val="002D4570"/>
    <w:rsid w:val="0034410F"/>
    <w:rsid w:val="00356CF6"/>
    <w:rsid w:val="00380C8E"/>
    <w:rsid w:val="00385D16"/>
    <w:rsid w:val="00385DB2"/>
    <w:rsid w:val="00390204"/>
    <w:rsid w:val="00390B51"/>
    <w:rsid w:val="00391229"/>
    <w:rsid w:val="00394296"/>
    <w:rsid w:val="003958DE"/>
    <w:rsid w:val="00396D34"/>
    <w:rsid w:val="003A075C"/>
    <w:rsid w:val="003A3AAD"/>
    <w:rsid w:val="003A6505"/>
    <w:rsid w:val="003B03E4"/>
    <w:rsid w:val="003B4ECE"/>
    <w:rsid w:val="003C0C99"/>
    <w:rsid w:val="003C4105"/>
    <w:rsid w:val="003D722C"/>
    <w:rsid w:val="00420E7E"/>
    <w:rsid w:val="00437202"/>
    <w:rsid w:val="0044698F"/>
    <w:rsid w:val="00462009"/>
    <w:rsid w:val="004634BA"/>
    <w:rsid w:val="004656CD"/>
    <w:rsid w:val="00475048"/>
    <w:rsid w:val="00480521"/>
    <w:rsid w:val="00483293"/>
    <w:rsid w:val="00483FC0"/>
    <w:rsid w:val="0048516B"/>
    <w:rsid w:val="004C2448"/>
    <w:rsid w:val="004D2ED4"/>
    <w:rsid w:val="0051138F"/>
    <w:rsid w:val="005226FB"/>
    <w:rsid w:val="00524A80"/>
    <w:rsid w:val="00535D5D"/>
    <w:rsid w:val="005467E7"/>
    <w:rsid w:val="00573019"/>
    <w:rsid w:val="005942B8"/>
    <w:rsid w:val="0059487A"/>
    <w:rsid w:val="00596D0B"/>
    <w:rsid w:val="005A08C1"/>
    <w:rsid w:val="005B3B9E"/>
    <w:rsid w:val="005D0B99"/>
    <w:rsid w:val="005E7FAF"/>
    <w:rsid w:val="005F34C2"/>
    <w:rsid w:val="006017E0"/>
    <w:rsid w:val="00601F78"/>
    <w:rsid w:val="00605F45"/>
    <w:rsid w:val="006214B6"/>
    <w:rsid w:val="00622358"/>
    <w:rsid w:val="00640EEA"/>
    <w:rsid w:val="00651188"/>
    <w:rsid w:val="006545AA"/>
    <w:rsid w:val="00660626"/>
    <w:rsid w:val="006617BA"/>
    <w:rsid w:val="006737F9"/>
    <w:rsid w:val="006739C3"/>
    <w:rsid w:val="00674A06"/>
    <w:rsid w:val="0068575F"/>
    <w:rsid w:val="006923D8"/>
    <w:rsid w:val="006A1613"/>
    <w:rsid w:val="006B4344"/>
    <w:rsid w:val="006D64DB"/>
    <w:rsid w:val="007059D3"/>
    <w:rsid w:val="00712F98"/>
    <w:rsid w:val="007210E4"/>
    <w:rsid w:val="00723ED3"/>
    <w:rsid w:val="00724690"/>
    <w:rsid w:val="0072714A"/>
    <w:rsid w:val="00735C49"/>
    <w:rsid w:val="007442C3"/>
    <w:rsid w:val="0074635A"/>
    <w:rsid w:val="00754B86"/>
    <w:rsid w:val="00760699"/>
    <w:rsid w:val="00766F64"/>
    <w:rsid w:val="007705B2"/>
    <w:rsid w:val="00786265"/>
    <w:rsid w:val="007B2345"/>
    <w:rsid w:val="007B25C0"/>
    <w:rsid w:val="007B3819"/>
    <w:rsid w:val="007B4B5B"/>
    <w:rsid w:val="007C08F4"/>
    <w:rsid w:val="007D4617"/>
    <w:rsid w:val="007E09FA"/>
    <w:rsid w:val="007E35EB"/>
    <w:rsid w:val="00811E56"/>
    <w:rsid w:val="00812A33"/>
    <w:rsid w:val="0081574D"/>
    <w:rsid w:val="00821F84"/>
    <w:rsid w:val="00825BA5"/>
    <w:rsid w:val="00836250"/>
    <w:rsid w:val="00846AE7"/>
    <w:rsid w:val="00852185"/>
    <w:rsid w:val="00867F99"/>
    <w:rsid w:val="00876BAA"/>
    <w:rsid w:val="0088145F"/>
    <w:rsid w:val="00896038"/>
    <w:rsid w:val="00896FEE"/>
    <w:rsid w:val="008A5DF1"/>
    <w:rsid w:val="008B03B3"/>
    <w:rsid w:val="008C5983"/>
    <w:rsid w:val="008E2B7E"/>
    <w:rsid w:val="008F0288"/>
    <w:rsid w:val="00901439"/>
    <w:rsid w:val="00916196"/>
    <w:rsid w:val="00927BEB"/>
    <w:rsid w:val="00946323"/>
    <w:rsid w:val="009521FF"/>
    <w:rsid w:val="009558FB"/>
    <w:rsid w:val="00977DE5"/>
    <w:rsid w:val="00995525"/>
    <w:rsid w:val="00996125"/>
    <w:rsid w:val="009A3C65"/>
    <w:rsid w:val="009D0CB2"/>
    <w:rsid w:val="009E20D9"/>
    <w:rsid w:val="009F1328"/>
    <w:rsid w:val="009F4EFA"/>
    <w:rsid w:val="009F7CF3"/>
    <w:rsid w:val="00A00CA4"/>
    <w:rsid w:val="00A162A2"/>
    <w:rsid w:val="00A520A2"/>
    <w:rsid w:val="00A67F2D"/>
    <w:rsid w:val="00A75FB4"/>
    <w:rsid w:val="00A95C7B"/>
    <w:rsid w:val="00AB5E7B"/>
    <w:rsid w:val="00AB6BBA"/>
    <w:rsid w:val="00AC0C0B"/>
    <w:rsid w:val="00AD66E4"/>
    <w:rsid w:val="00AE4CE3"/>
    <w:rsid w:val="00B00816"/>
    <w:rsid w:val="00B03204"/>
    <w:rsid w:val="00B078C3"/>
    <w:rsid w:val="00B0791C"/>
    <w:rsid w:val="00B229D0"/>
    <w:rsid w:val="00B24FCF"/>
    <w:rsid w:val="00B425CB"/>
    <w:rsid w:val="00B42AF2"/>
    <w:rsid w:val="00B55A2E"/>
    <w:rsid w:val="00B66C28"/>
    <w:rsid w:val="00B7274B"/>
    <w:rsid w:val="00B9061F"/>
    <w:rsid w:val="00B90D84"/>
    <w:rsid w:val="00BB46FD"/>
    <w:rsid w:val="00BD655D"/>
    <w:rsid w:val="00BE67C9"/>
    <w:rsid w:val="00C0100D"/>
    <w:rsid w:val="00C017D0"/>
    <w:rsid w:val="00C202B9"/>
    <w:rsid w:val="00C24E1E"/>
    <w:rsid w:val="00C41478"/>
    <w:rsid w:val="00C640AD"/>
    <w:rsid w:val="00CA5C91"/>
    <w:rsid w:val="00CA7A2E"/>
    <w:rsid w:val="00CB0EDF"/>
    <w:rsid w:val="00CB530A"/>
    <w:rsid w:val="00CB7750"/>
    <w:rsid w:val="00CC1587"/>
    <w:rsid w:val="00CC38B4"/>
    <w:rsid w:val="00CC5145"/>
    <w:rsid w:val="00CD2505"/>
    <w:rsid w:val="00CE4BBA"/>
    <w:rsid w:val="00CF68DC"/>
    <w:rsid w:val="00D05FE3"/>
    <w:rsid w:val="00D14483"/>
    <w:rsid w:val="00D26436"/>
    <w:rsid w:val="00D26587"/>
    <w:rsid w:val="00D3031D"/>
    <w:rsid w:val="00D30A05"/>
    <w:rsid w:val="00D4552B"/>
    <w:rsid w:val="00D57CFE"/>
    <w:rsid w:val="00D649C7"/>
    <w:rsid w:val="00D760DC"/>
    <w:rsid w:val="00D7792A"/>
    <w:rsid w:val="00D814DE"/>
    <w:rsid w:val="00D82D9F"/>
    <w:rsid w:val="00D9153B"/>
    <w:rsid w:val="00DA3907"/>
    <w:rsid w:val="00DB45DE"/>
    <w:rsid w:val="00DC121F"/>
    <w:rsid w:val="00DC4B2A"/>
    <w:rsid w:val="00DC56F9"/>
    <w:rsid w:val="00DE23D4"/>
    <w:rsid w:val="00DF05C0"/>
    <w:rsid w:val="00E03EF9"/>
    <w:rsid w:val="00E13AFD"/>
    <w:rsid w:val="00E24989"/>
    <w:rsid w:val="00E27DF2"/>
    <w:rsid w:val="00E34B65"/>
    <w:rsid w:val="00E3631C"/>
    <w:rsid w:val="00E411DD"/>
    <w:rsid w:val="00E43D10"/>
    <w:rsid w:val="00E50CAA"/>
    <w:rsid w:val="00E51979"/>
    <w:rsid w:val="00E54FDF"/>
    <w:rsid w:val="00E805B3"/>
    <w:rsid w:val="00EB0210"/>
    <w:rsid w:val="00EB6AB7"/>
    <w:rsid w:val="00EC17A4"/>
    <w:rsid w:val="00EC2882"/>
    <w:rsid w:val="00EC6D1E"/>
    <w:rsid w:val="00ED3748"/>
    <w:rsid w:val="00EF4905"/>
    <w:rsid w:val="00F003A7"/>
    <w:rsid w:val="00F16B2C"/>
    <w:rsid w:val="00F22255"/>
    <w:rsid w:val="00F23767"/>
    <w:rsid w:val="00F24001"/>
    <w:rsid w:val="00F41227"/>
    <w:rsid w:val="00F422C1"/>
    <w:rsid w:val="00F430C2"/>
    <w:rsid w:val="00F52B46"/>
    <w:rsid w:val="00F57ECF"/>
    <w:rsid w:val="00F733FA"/>
    <w:rsid w:val="00F849D4"/>
    <w:rsid w:val="00FC58C8"/>
    <w:rsid w:val="00FC604A"/>
    <w:rsid w:val="00FD5B9B"/>
    <w:rsid w:val="00FE2550"/>
    <w:rsid w:val="00FF75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45DE"/>
    <w:rPr>
      <w:rFonts w:ascii="Calibri" w:hAnsi="Calibri" w:cs="Calibri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4FC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B24FCF"/>
    <w:rPr>
      <w:rFonts w:ascii="Calibri" w:hAnsi="Calibri" w:cs="Calibri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B24FC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B24FCF"/>
    <w:rPr>
      <w:rFonts w:ascii="Calibri" w:hAnsi="Calibri" w:cs="Calibri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535D5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35D5D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483FC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100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00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521</TotalTime>
  <Pages>2</Pages>
  <Words>489</Words>
  <Characters>2790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Юрченко Татьяна Алексеевна</dc:creator>
  <cp:keywords/>
  <dc:description/>
  <cp:lastModifiedBy>Лосева Е.Ю.</cp:lastModifiedBy>
  <cp:revision>67</cp:revision>
  <cp:lastPrinted>2022-11-09T11:15:00Z</cp:lastPrinted>
  <dcterms:created xsi:type="dcterms:W3CDTF">2019-11-14T13:44:00Z</dcterms:created>
  <dcterms:modified xsi:type="dcterms:W3CDTF">2022-11-16T09:44:00Z</dcterms:modified>
</cp:coreProperties>
</file>